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CCF9C" w14:textId="1824A6C1" w:rsidR="00535962" w:rsidRPr="00F7167E" w:rsidRDefault="00AC0D5F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3B4E6DE" wp14:editId="511DEDE3">
                <wp:simplePos x="0" y="0"/>
                <wp:positionH relativeFrom="column">
                  <wp:posOffset>4485005</wp:posOffset>
                </wp:positionH>
                <wp:positionV relativeFrom="paragraph">
                  <wp:posOffset>-767715</wp:posOffset>
                </wp:positionV>
                <wp:extent cx="2030095" cy="701040"/>
                <wp:effectExtent l="8255" t="13335" r="9525" b="9525"/>
                <wp:wrapNone/>
                <wp:docPr id="16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0095" cy="701040"/>
                          <a:chOff x="12866" y="523"/>
                          <a:chExt cx="2544" cy="1104"/>
                        </a:xfrm>
                      </wpg:grpSpPr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13BD646" w14:textId="48534071" w:rsidR="00AC0D5F" w:rsidRPr="00AC0D5F" w:rsidRDefault="00AC0D5F" w:rsidP="00AC0D5F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 w:rsidRPr="00AC0D5F">
                                      <w:rPr>
                                        <w:rStyle w:val="Style2"/>
                                      </w:rPr>
                                      <w:t>MIVHED-CCC-LPN-202</w:t>
                                    </w:r>
                                    <w:r w:rsidR="00B51647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AC0D5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51647">
                                      <w:rPr>
                                        <w:rStyle w:val="Style2"/>
                                      </w:rPr>
                                      <w:t>16</w:t>
                                    </w:r>
                                  </w:p>
                                  <w:p w14:paraId="076A82A9" w14:textId="4F9834AA" w:rsidR="00130549" w:rsidRPr="00535962" w:rsidRDefault="00B51647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BC10DD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4E6DE" id="Group 20" o:spid="_x0000_s1026" style="position:absolute;margin-left:353.15pt;margin-top:-60.45pt;width:159.8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13BD646" w14:textId="48534071" w:rsidR="00AC0D5F" w:rsidRPr="00AC0D5F" w:rsidRDefault="00AC0D5F" w:rsidP="00AC0D5F">
                              <w:pPr>
                                <w:rPr>
                                  <w:rStyle w:val="Style2"/>
                                </w:rPr>
                              </w:pPr>
                              <w:r w:rsidRPr="00AC0D5F">
                                <w:rPr>
                                  <w:rStyle w:val="Style2"/>
                                </w:rPr>
                                <w:t>MIVHED-CCC-LPN-202</w:t>
                              </w:r>
                              <w:r w:rsidR="00B51647">
                                <w:rPr>
                                  <w:rStyle w:val="Style2"/>
                                </w:rPr>
                                <w:t>4</w:t>
                              </w:r>
                              <w:r w:rsidRPr="00AC0D5F">
                                <w:rPr>
                                  <w:rStyle w:val="Style2"/>
                                </w:rPr>
                                <w:t>-00</w:t>
                              </w:r>
                              <w:r w:rsidR="00B51647">
                                <w:rPr>
                                  <w:rStyle w:val="Style2"/>
                                </w:rPr>
                                <w:t>16</w:t>
                              </w:r>
                            </w:p>
                            <w:p w14:paraId="076A82A9" w14:textId="4F9834AA" w:rsidR="00130549" w:rsidRPr="00535962" w:rsidRDefault="00B51647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DBC10DD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043248" wp14:editId="1FF59806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E26F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4324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D1E26F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758C2">
                        <w:fldChar w:fldCharType="begin"/>
                      </w:r>
                      <w:r w:rsidR="006758C2">
                        <w:instrText xml:space="preserve"> NUMPAGES   \* MERGEFORMAT </w:instrText>
                      </w:r>
                      <w:r w:rsidR="006758C2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758C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09CAC6" wp14:editId="0E83C69A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61FE13" w14:textId="77777777" w:rsidR="0026335F" w:rsidRPr="0026335F" w:rsidRDefault="00B516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9CAC6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0461FE13" w14:textId="77777777" w:rsidR="0026335F" w:rsidRPr="0026335F" w:rsidRDefault="006758C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09C3CA" wp14:editId="36898AC6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6D7D853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40AC0C7" wp14:editId="0B92893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9C3CA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6D7D853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40AC0C7" wp14:editId="0B92893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A900DD" wp14:editId="0242B453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4190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900D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65E4190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5C357B72" w14:textId="211E298E" w:rsidR="00535962" w:rsidRPr="00535962" w:rsidRDefault="00AC0D5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92E803" wp14:editId="2DA153F2">
                <wp:simplePos x="0" y="0"/>
                <wp:positionH relativeFrom="column">
                  <wp:posOffset>883920</wp:posOffset>
                </wp:positionH>
                <wp:positionV relativeFrom="paragraph">
                  <wp:posOffset>125095</wp:posOffset>
                </wp:positionV>
                <wp:extent cx="4181475" cy="279400"/>
                <wp:effectExtent l="0" t="3175" r="190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313CED21" w14:textId="19C82BE7" w:rsidR="002E1412" w:rsidRPr="002E1412" w:rsidRDefault="00AC0D5F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LA VIVIENDA, HABITAT Y EDIFICACIONES (MIVHED)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2E803" id="Text Box 16" o:spid="_x0000_s1035" type="#_x0000_t202" style="position:absolute;margin-left:69.6pt;margin-top:9.85pt;width:329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313CED21" w14:textId="19C82BE7" w:rsidR="002E1412" w:rsidRPr="002E1412" w:rsidRDefault="00AC0D5F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LA VIVIENDA, HABITAT Y EDIFICACIONES (MIVHED)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ACDB449" w14:textId="47C9C8D5" w:rsidR="00535962" w:rsidRDefault="00AC0D5F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DBB11A" wp14:editId="596D0E48">
                <wp:simplePos x="0" y="0"/>
                <wp:positionH relativeFrom="column">
                  <wp:posOffset>989965</wp:posOffset>
                </wp:positionH>
                <wp:positionV relativeFrom="paragraph">
                  <wp:posOffset>212090</wp:posOffset>
                </wp:positionV>
                <wp:extent cx="3744595" cy="304800"/>
                <wp:effectExtent l="0" t="0" r="0" b="317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A2F58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BB11A" id="Text Box 18" o:spid="_x0000_s1036" type="#_x0000_t202" style="position:absolute;margin-left:77.95pt;margin-top:16.7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" stroked="f">
                <v:textbox>
                  <w:txbxContent>
                    <w:p w14:paraId="0AA2F58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08A0F4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DC3BAC2" w14:textId="4FD1CE14" w:rsidR="00AC0D5F" w:rsidRDefault="0096275B" w:rsidP="008A04C0">
      <w:pPr>
        <w:pStyle w:val="Default"/>
        <w:spacing w:line="360" w:lineRule="auto"/>
        <w:jc w:val="center"/>
      </w:pPr>
      <w:r>
        <w:t xml:space="preserve">        </w:t>
      </w:r>
    </w:p>
    <w:p w14:paraId="1B7866C4" w14:textId="549185B8" w:rsidR="008A04C0" w:rsidRPr="00A875BA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875BA">
        <w:rPr>
          <w:rFonts w:ascii="Arial" w:hAnsi="Arial" w:cs="Arial"/>
          <w:b/>
          <w:bCs/>
          <w:sz w:val="22"/>
          <w:szCs w:val="22"/>
          <w:lang w:val="pt-PT"/>
        </w:rPr>
        <w:t>Currículum Vitae</w:t>
      </w:r>
    </w:p>
    <w:p w14:paraId="750B367B" w14:textId="77777777" w:rsidR="008A04C0" w:rsidRPr="00A875BA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875BA">
        <w:rPr>
          <w:rFonts w:ascii="Arial" w:hAnsi="Arial" w:cs="Arial"/>
          <w:b/>
          <w:bCs/>
          <w:sz w:val="22"/>
          <w:szCs w:val="22"/>
          <w:lang w:val="pt-PT"/>
        </w:rPr>
        <w:t>(Máximo 3 páginas + 3 páginas de anexos)</w:t>
      </w:r>
    </w:p>
    <w:p w14:paraId="4A35FF40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148E09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818D9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5C6B390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8775C1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3613DD8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327613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8C9192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64F5626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5D7B4E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F43EEC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4C2C924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07DFA4CB" w14:textId="77777777" w:rsidTr="009079FB">
        <w:trPr>
          <w:trHeight w:val="731"/>
        </w:trPr>
        <w:tc>
          <w:tcPr>
            <w:tcW w:w="3402" w:type="dxa"/>
          </w:tcPr>
          <w:p w14:paraId="34CDA9E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FB75CE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9E341D7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E61C56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2FAB61" w14:textId="77777777" w:rsidTr="009079FB">
        <w:trPr>
          <w:trHeight w:val="731"/>
        </w:trPr>
        <w:tc>
          <w:tcPr>
            <w:tcW w:w="3402" w:type="dxa"/>
          </w:tcPr>
          <w:p w14:paraId="29C1AA3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AC72E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3C0B6C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B496950" w14:textId="77777777" w:rsidTr="009079FB">
        <w:trPr>
          <w:trHeight w:val="731"/>
        </w:trPr>
        <w:tc>
          <w:tcPr>
            <w:tcW w:w="3402" w:type="dxa"/>
          </w:tcPr>
          <w:p w14:paraId="66CE9AF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F1B600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783EC64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A59DB8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447D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2FB2F7B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CB8500B" w14:textId="77777777" w:rsidTr="009079FB">
        <w:tc>
          <w:tcPr>
            <w:tcW w:w="3229" w:type="dxa"/>
            <w:vAlign w:val="center"/>
          </w:tcPr>
          <w:p w14:paraId="19594785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11977E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1918E64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6B470F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201A519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618D1001" w14:textId="77777777" w:rsidTr="009079FB">
        <w:tc>
          <w:tcPr>
            <w:tcW w:w="3229" w:type="dxa"/>
          </w:tcPr>
          <w:p w14:paraId="35E36F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129AEE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728B7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01B52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32C322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7ED5FD6" w14:textId="77777777" w:rsidTr="009079FB">
        <w:tc>
          <w:tcPr>
            <w:tcW w:w="3229" w:type="dxa"/>
          </w:tcPr>
          <w:p w14:paraId="7BABF0A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3BD49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2856847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A23744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D30E5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5871DB9" w14:textId="77777777" w:rsidTr="009079FB">
        <w:tc>
          <w:tcPr>
            <w:tcW w:w="3229" w:type="dxa"/>
          </w:tcPr>
          <w:p w14:paraId="2882779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0320C4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0E03B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3B264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DD37D9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B8BF75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39C496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DB8BFD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3A5A47B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A3CDB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B16AB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FCFB9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F15321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97B62B1" w14:textId="77777777" w:rsidTr="009079FB">
        <w:tc>
          <w:tcPr>
            <w:tcW w:w="3261" w:type="dxa"/>
            <w:vAlign w:val="center"/>
          </w:tcPr>
          <w:p w14:paraId="6B2EAF08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78FDC5A8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A94B2B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5982975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2201073A" w14:textId="77777777" w:rsidTr="009079FB">
        <w:tc>
          <w:tcPr>
            <w:tcW w:w="3261" w:type="dxa"/>
          </w:tcPr>
          <w:p w14:paraId="3D85FD7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858830F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6A8BA5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7AD086F9" w14:textId="77777777" w:rsidTr="009079FB">
        <w:tc>
          <w:tcPr>
            <w:tcW w:w="3261" w:type="dxa"/>
          </w:tcPr>
          <w:p w14:paraId="1C7F065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02278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6ABC8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CD6F42C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D61FD3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342B6731" w14:textId="77777777" w:rsidTr="009079FB">
        <w:tc>
          <w:tcPr>
            <w:tcW w:w="1560" w:type="dxa"/>
            <w:vAlign w:val="center"/>
          </w:tcPr>
          <w:p w14:paraId="433D3B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1F29CA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2146BE3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31FC13E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E95640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7ADA331" w14:textId="77777777" w:rsidTr="009079FB">
        <w:tc>
          <w:tcPr>
            <w:tcW w:w="1560" w:type="dxa"/>
          </w:tcPr>
          <w:p w14:paraId="002285F1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779187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BAB48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138BC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9E52A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9C99CFB" w14:textId="77777777" w:rsidTr="009079FB">
        <w:tc>
          <w:tcPr>
            <w:tcW w:w="1560" w:type="dxa"/>
          </w:tcPr>
          <w:p w14:paraId="2B5A4C6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2317E0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FBBD8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7B4A5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E08E8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928B70" w14:textId="77777777" w:rsidTr="009079FB">
        <w:tc>
          <w:tcPr>
            <w:tcW w:w="1560" w:type="dxa"/>
          </w:tcPr>
          <w:p w14:paraId="1697EFE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DC070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07612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F26F06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3E28EF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EDC92FE" w14:textId="77777777" w:rsidTr="009079FB">
        <w:tc>
          <w:tcPr>
            <w:tcW w:w="1560" w:type="dxa"/>
          </w:tcPr>
          <w:p w14:paraId="11FC4A5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6BDA33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2BF94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0719B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9737F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0012AF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0D99971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46E06409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96A7AE6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F983EC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2346E1A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714CAE3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5C57F2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4ABD41C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9ECD" w14:textId="77777777" w:rsidR="00C41463" w:rsidRDefault="00C41463" w:rsidP="001007E7">
      <w:pPr>
        <w:spacing w:after="0" w:line="240" w:lineRule="auto"/>
      </w:pPr>
      <w:r>
        <w:separator/>
      </w:r>
    </w:p>
  </w:endnote>
  <w:endnote w:type="continuationSeparator" w:id="0">
    <w:p w14:paraId="437B8541" w14:textId="77777777" w:rsidR="00C41463" w:rsidRDefault="00C4146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2B5CD" w14:textId="0BAE8389" w:rsidR="001007E7" w:rsidRDefault="00AC0D5F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E10945" wp14:editId="4AFDF50B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376F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E109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2C3376F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2D51A4" wp14:editId="7DD3E022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C702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6187380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2D51A4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776C702D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6187380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5A1D58C" wp14:editId="3C8A34F3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6456A7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0122DC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472D6E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AB2AD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596780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5B712" w14:textId="77777777" w:rsidR="00C41463" w:rsidRDefault="00C41463" w:rsidP="001007E7">
      <w:pPr>
        <w:spacing w:after="0" w:line="240" w:lineRule="auto"/>
      </w:pPr>
      <w:r>
        <w:separator/>
      </w:r>
    </w:p>
  </w:footnote>
  <w:footnote w:type="continuationSeparator" w:id="0">
    <w:p w14:paraId="4BDD17AF" w14:textId="77777777" w:rsidR="00C41463" w:rsidRDefault="00C4146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E3A52" w14:textId="23F9314F" w:rsidR="004D25CB" w:rsidRDefault="000A5669">
    <w:pPr>
      <w:pStyle w:val="Encabezado"/>
    </w:pPr>
    <w:r w:rsidRPr="00AC0D5F">
      <w:rPr>
        <w:noProof/>
      </w:rPr>
      <w:drawing>
        <wp:anchor distT="0" distB="0" distL="114300" distR="114300" simplePos="0" relativeHeight="251668480" behindDoc="0" locked="0" layoutInCell="1" allowOverlap="1" wp14:anchorId="29E576F2" wp14:editId="37C78AFF">
          <wp:simplePos x="0" y="0"/>
          <wp:positionH relativeFrom="column">
            <wp:posOffset>2371725</wp:posOffset>
          </wp:positionH>
          <wp:positionV relativeFrom="paragraph">
            <wp:posOffset>-114935</wp:posOffset>
          </wp:positionV>
          <wp:extent cx="1295400" cy="971550"/>
          <wp:effectExtent l="0" t="0" r="0" b="0"/>
          <wp:wrapSquare wrapText="bothSides"/>
          <wp:docPr id="18" name="Imagen 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1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0D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4416C34" wp14:editId="63FFE0B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673D9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416C3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FA673D9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758C2">
                      <w:fldChar w:fldCharType="begin"/>
                    </w:r>
                    <w:r w:rsidR="006758C2">
                      <w:instrText xml:space="preserve"> NUMPAGES   \* MERGEFORMAT </w:instrText>
                    </w:r>
                    <w:r w:rsidR="006758C2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758C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520800">
    <w:abstractNumId w:val="0"/>
  </w:num>
  <w:num w:numId="2" w16cid:durableId="1728990846">
    <w:abstractNumId w:val="2"/>
  </w:num>
  <w:num w:numId="3" w16cid:durableId="216940813">
    <w:abstractNumId w:val="1"/>
  </w:num>
  <w:num w:numId="4" w16cid:durableId="1012295016">
    <w:abstractNumId w:val="3"/>
  </w:num>
  <w:num w:numId="5" w16cid:durableId="1768884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2706B"/>
    <w:rsid w:val="00034DD9"/>
    <w:rsid w:val="0004494E"/>
    <w:rsid w:val="00044FA8"/>
    <w:rsid w:val="00045479"/>
    <w:rsid w:val="00071BD7"/>
    <w:rsid w:val="000A35DD"/>
    <w:rsid w:val="000A5669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57D06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758C2"/>
    <w:rsid w:val="00681BB1"/>
    <w:rsid w:val="00693457"/>
    <w:rsid w:val="006F567F"/>
    <w:rsid w:val="00725091"/>
    <w:rsid w:val="00780880"/>
    <w:rsid w:val="007B0E1F"/>
    <w:rsid w:val="007B6F6F"/>
    <w:rsid w:val="007B769B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875BA"/>
    <w:rsid w:val="00AC0D5F"/>
    <w:rsid w:val="00AD7919"/>
    <w:rsid w:val="00AE0BEA"/>
    <w:rsid w:val="00B45752"/>
    <w:rsid w:val="00B51647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41463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07A5215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Karlem Miosotis Diaz</cp:lastModifiedBy>
  <cp:revision>4</cp:revision>
  <cp:lastPrinted>2011-03-04T18:59:00Z</cp:lastPrinted>
  <dcterms:created xsi:type="dcterms:W3CDTF">2024-04-11T20:36:00Z</dcterms:created>
  <dcterms:modified xsi:type="dcterms:W3CDTF">2024-09-26T19:46:00Z</dcterms:modified>
</cp:coreProperties>
</file>